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Worthing and Shoreham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Worthing and Shoreham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Worthing and Shoreham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Worthing and Shoreham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Worthing and Shoreham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Worthing and Shoreham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63.2% </w:t>
      </w:r>
      <w:r w:rsidRPr="004747BF">
        <w:rPr>
          <w:rFonts w:ascii="Libre Franklin Light" w:eastAsia="Times New Roman" w:hAnsi="Libre Franklin Light" w:cs="Calibri Light"/>
        </w:rPr>
        <w:t xml:space="preserve">of those respondents classified as PGSI 8+ in East Worthing and Shoreham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Worthing and Shoreham is estimated to be </w:t>
      </w:r>
      <w:r w:rsidRPr="00773DF7">
        <w:rPr>
          <w:rFonts w:ascii="Libre Franklin Light" w:eastAsia="Times New Roman" w:hAnsi="Libre Franklin Light" w:cs="Calibri Light"/>
          <w:b/>
          <w:bCs/>
          <w:color w:val="C45911" w:themeColor="accent2" w:themeShade="BF"/>
        </w:rPr>
        <w:t xml:space="preserve">£1,207,374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Worthing and Shoreham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Worthing and Shoreham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Worthing and Shoreham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Worthing and Shoreham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Worthing and Shore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Worthing and Shoreham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Worthing and Shore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Worthing and Shoreham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Worthing and Shoreham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Worthing and Shore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Worthing and Shoreham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Worthing and Shoreham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Worthing and Shoreham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Worthing and Shoreham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Worthing and Shoreham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Worthing and Shoreham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£1,207,374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Worthing and Shoreham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£406,707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£29,135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£15,023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£728,649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£1,207,374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Worthing and Shoreham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Worthing and Shoreham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Worthing and Shoreham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Worthing and Shoreham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Worthing and Shoreham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Worthing and Shoreham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Worthing and Shoreham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Worthing and Shoreham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Worthing and Shoreham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Worthing and Shoreham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Worthing and Shoreham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Worthing and Shoreham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1BB0F22-59C4-4874-92B9-1B20DF915CC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